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8B4B79" w:rsidP="005C1107">
            <w:pPr>
              <w:rPr>
                <w:b/>
                <w:lang w:eastAsia="de-DE"/>
              </w:rPr>
            </w:pPr>
            <w:r>
              <w:rPr>
                <w:b/>
              </w:rPr>
              <w:t>Ingenieurwese</w:t>
            </w:r>
            <w:r w:rsidR="00D872A0">
              <w:rPr>
                <w:b/>
              </w:rPr>
              <w:t>n</w:t>
            </w:r>
            <w:r w:rsidR="00142FDF">
              <w:rPr>
                <w:b/>
              </w:rPr>
              <w:t xml:space="preserve">  </w:t>
            </w:r>
            <w:r w:rsidR="007356DD">
              <w:rPr>
                <w:b/>
              </w:rPr>
              <w:t xml:space="preserve">                                              </w:t>
            </w:r>
            <w:r w:rsidR="006A51C0">
              <w:rPr>
                <w:b/>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7E663C">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EA243C">
              <w:rPr>
                <w:rStyle w:val="Standard85M10Zchn"/>
                <w:noProof/>
              </w:rPr>
              <w:t>3</w:t>
            </w:r>
            <w:r w:rsidR="00185AB7" w:rsidRPr="00EF5BD3">
              <w:rPr>
                <w:rStyle w:val="Standard85M10Zchn"/>
              </w:rPr>
              <w:fldChar w:fldCharType="end"/>
            </w:r>
            <w:r w:rsidR="00EF5BD3" w:rsidRPr="00EF5BD3">
              <w:rPr>
                <w:rStyle w:val="Standard85M10Zchn"/>
              </w:rPr>
              <w:t>)</w:t>
            </w: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9C7965" w:rsidP="009B15E6">
            <w:pPr>
              <w:rPr>
                <w:lang w:eastAsia="de-DE"/>
              </w:rPr>
            </w:pPr>
            <w:bookmarkStart w:id="0" w:name="_GoBack"/>
            <w:r>
              <w:rPr>
                <w:lang w:eastAsia="de-DE"/>
              </w:rPr>
              <w:t>Selektives Verfahren, 1, Phase (Präqualifikation)</w:t>
            </w:r>
            <w:bookmarkEnd w:id="0"/>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Default="00A47D58" w:rsidP="00B6267F">
            <w:r w:rsidRPr="004E62C2">
              <w:rPr>
                <w:lang w:eastAsia="de-DE"/>
              </w:rPr>
              <w:t>BAV</w:t>
            </w:r>
            <w:r>
              <w:rPr>
                <w:lang w:eastAsia="de-DE"/>
              </w:rPr>
              <w:t xml:space="preserve"> </w:t>
            </w:r>
            <w:r w:rsidR="00B6267F">
              <w:t>27572 Studentenwohnhaus</w:t>
            </w:r>
          </w:p>
          <w:p w:rsidR="00B6267F" w:rsidRDefault="00B6267F" w:rsidP="00B6267F">
            <w:r>
              <w:t>Tannenrauchstrasse 35, Zürich-</w:t>
            </w:r>
            <w:proofErr w:type="spellStart"/>
            <w:r>
              <w:t>Wollishofen</w:t>
            </w:r>
            <w:proofErr w:type="spellEnd"/>
          </w:p>
          <w:p w:rsidR="00B6267F" w:rsidRPr="004E62C2" w:rsidRDefault="00B6267F" w:rsidP="00B6267F">
            <w:pPr>
              <w:rPr>
                <w:lang w:eastAsia="de-DE"/>
              </w:rPr>
            </w:pPr>
            <w:r>
              <w:t>Teilinstandsetzung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1" w:name="Text57"/>
            <w:r>
              <w:rPr>
                <w:lang w:eastAsia="de-DE"/>
              </w:rPr>
              <w:t xml:space="preserve">BKP </w:t>
            </w:r>
            <w:bookmarkEnd w:id="1"/>
            <w:sdt>
              <w:sdtPr>
                <w:rPr>
                  <w:lang w:eastAsia="de-DE"/>
                </w:rPr>
                <w:id w:val="643547084"/>
                <w:placeholder>
                  <w:docPart w:val="DefaultPlaceholder_-1854013439"/>
                </w:placeholder>
                <w15:color w:val="993300"/>
                <w:dropDownList>
                  <w:listItem w:displayText="292 BauingenieurIn" w:value="292 BauingenieurIn"/>
                  <w:listItem w:displayText="293 ElektroingenieurIn" w:value="293 ElektroingenieurIn"/>
                  <w:listItem w:displayText="294 HLK-IngenieurIn" w:value="294 HLK-IngenieurIn"/>
                  <w:listItem w:displayText="294/295 HLKKS-IngenieurIn" w:value="294/295 HLKKS-IngenieurIn"/>
                  <w:listItem w:displayText="295 SanitäringenieurIn" w:value="295 SanitäringenieurIn"/>
                  <w:listItem w:displayText="296.3 BauphysikerIn" w:value="296.3 BauphysikerIn"/>
                  <w:listItem w:displayText="296.4 AkustikerIn" w:value="296.4 AkustikerIn"/>
                  <w:listItem w:displayText="298.1 Fachkoordination" w:value="298.1 Fachkoordination"/>
                  <w:listItem w:displayText="298.6 Gebäudeautomation" w:value="298.6 Gebäudeautomation"/>
                  <w:listItem w:displayText="298 Generalplanung" w:value="298 Generalplanung"/>
                  <w:listItem w:displayText="496.5 Landschaftsarchitektur" w:value="496.5 Landschaftsarchitektur"/>
                </w:dropDownList>
              </w:sdtPr>
              <w:sdtEndPr/>
              <w:sdtContent>
                <w:r w:rsidR="00932CE8">
                  <w:rPr>
                    <w:lang w:eastAsia="de-DE"/>
                  </w:rPr>
                  <w:t>294 HLK-IngenieurIn</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2" w:name="Dropdown4"/>
            <w:r>
              <w:instrText xml:space="preserve"> FORMDROPDOWN </w:instrText>
            </w:r>
            <w:r w:rsidR="00932CE8">
              <w:fldChar w:fldCharType="separate"/>
            </w:r>
            <w:r>
              <w:fldChar w:fldCharType="end"/>
            </w:r>
            <w:bookmarkEnd w:id="2"/>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B6267F" w:rsidRDefault="00B6267F" w:rsidP="00B6267F">
            <w:pPr>
              <w:rPr>
                <w:b/>
                <w:bCs/>
              </w:rPr>
            </w:pPr>
            <w:r>
              <w:rPr>
                <w:b/>
                <w:bCs/>
              </w:rPr>
              <w:t>Montag, 10. Januar 2022</w:t>
            </w:r>
            <w:r w:rsidR="00870EBB">
              <w:rPr>
                <w:b/>
                <w:bCs/>
              </w:rPr>
              <w:t xml:space="preserve"> / bis</w:t>
            </w:r>
            <w:r w:rsidR="009B15E6">
              <w:rPr>
                <w:b/>
                <w:bCs/>
              </w:rPr>
              <w:t xml:space="preserve"> 16:00 Uhr </w:t>
            </w:r>
          </w:p>
          <w:p w:rsidR="00797FE7" w:rsidRPr="00AF1EB9" w:rsidRDefault="007B3588" w:rsidP="009B15E6">
            <w:pPr>
              <w:rPr>
                <w:b/>
                <w:bCs/>
              </w:rPr>
            </w:pPr>
            <w:r>
              <w:rPr>
                <w:b/>
                <w:bCs/>
              </w:rPr>
              <w:t xml:space="preserve"> </w:t>
            </w:r>
            <w:r w:rsidR="00185AB7">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sidR="00185AB7">
              <w:rPr>
                <w:b/>
                <w:bCs/>
              </w:rPr>
            </w:r>
            <w:r w:rsidR="00185AB7">
              <w:rPr>
                <w:b/>
                <w:bCs/>
              </w:rPr>
              <w:fldChar w:fldCharType="separate"/>
            </w:r>
            <w:r w:rsidR="00406ABB">
              <w:rPr>
                <w:b/>
                <w:bCs/>
              </w:rPr>
              <w:t> </w:t>
            </w:r>
            <w:r w:rsidR="00406ABB">
              <w:rPr>
                <w:b/>
                <w:bCs/>
              </w:rPr>
              <w:t> </w:t>
            </w:r>
            <w:r w:rsidR="00406ABB">
              <w:rPr>
                <w:b/>
                <w:bCs/>
              </w:rPr>
              <w:t> </w:t>
            </w:r>
            <w:r w:rsidR="00406ABB">
              <w:rPr>
                <w:b/>
                <w:bCs/>
              </w:rPr>
              <w:t> </w:t>
            </w:r>
            <w:r w:rsidR="00406ABB">
              <w:rPr>
                <w:b/>
                <w:bCs/>
              </w:rPr>
              <w:t> </w:t>
            </w:r>
            <w:r w:rsidR="00185AB7">
              <w:rPr>
                <w:b/>
                <w:bCs/>
              </w:rPr>
              <w:fldChar w:fldCharType="end"/>
            </w:r>
          </w:p>
          <w:p w:rsidR="00B6267F"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B6267F" w:rsidP="009B15E6">
            <w:r>
              <w:t>"Teilinstandsetzung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3"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932CE8">
              <w:fldChar w:fldCharType="separate"/>
            </w:r>
            <w:r w:rsidR="00185AB7">
              <w:fldChar w:fldCharType="end"/>
            </w:r>
            <w:bookmarkEnd w:id="3"/>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4"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4"/>
    </w:p>
    <w:p w:rsidR="007C527B" w:rsidRPr="00122A16" w:rsidRDefault="007C527B" w:rsidP="00122A16">
      <w:pPr>
        <w:pStyle w:val="berschrift1"/>
      </w:pPr>
      <w:r w:rsidRPr="00122A16">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356DD" w:rsidTr="00E14F66">
        <w:tc>
          <w:tcPr>
            <w:tcW w:w="1899" w:type="dxa"/>
            <w:tcMar>
              <w:left w:w="0" w:type="dxa"/>
              <w:right w:w="0" w:type="dxa"/>
            </w:tcMar>
          </w:tcPr>
          <w:p w:rsidR="007356DD" w:rsidRPr="00F8736B" w:rsidRDefault="007356DD" w:rsidP="007356DD">
            <w:pPr>
              <w:pStyle w:val="Tabelle85M10V3"/>
              <w:rPr>
                <w:b/>
                <w:bCs/>
              </w:rPr>
            </w:pPr>
            <w:r w:rsidRPr="00F8736B">
              <w:rPr>
                <w:b/>
                <w:bCs/>
              </w:rPr>
              <w:t>Bezeichnung</w:t>
            </w:r>
          </w:p>
        </w:tc>
        <w:tc>
          <w:tcPr>
            <w:tcW w:w="1985"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227" w:type="dxa"/>
          </w:tcPr>
          <w:p w:rsidR="007356DD" w:rsidRDefault="007356DD" w:rsidP="007356DD"/>
        </w:tc>
        <w:tc>
          <w:tcPr>
            <w:tcW w:w="5528" w:type="dxa"/>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E14F66">
        <w:tc>
          <w:tcPr>
            <w:tcW w:w="1899" w:type="dxa"/>
            <w:tcMar>
              <w:left w:w="0" w:type="dxa"/>
              <w:right w:w="0" w:type="dxa"/>
            </w:tcMar>
          </w:tcPr>
          <w:p w:rsidR="007356DD" w:rsidRPr="00F8736B" w:rsidRDefault="007356DD" w:rsidP="007356DD">
            <w:pPr>
              <w:pStyle w:val="Tabelle85M10V3"/>
              <w:rPr>
                <w:b/>
                <w:bCs/>
              </w:rPr>
            </w:pPr>
          </w:p>
        </w:tc>
        <w:tc>
          <w:tcPr>
            <w:tcW w:w="1985"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227" w:type="dxa"/>
          </w:tcPr>
          <w:p w:rsidR="007356DD" w:rsidRDefault="007356DD" w:rsidP="007356DD"/>
        </w:tc>
        <w:tc>
          <w:tcPr>
            <w:tcW w:w="5528" w:type="dxa"/>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RPr="00122A16" w:rsidTr="00E14F66">
        <w:tc>
          <w:tcPr>
            <w:tcW w:w="1899" w:type="dxa"/>
            <w:tcMar>
              <w:left w:w="0" w:type="dxa"/>
              <w:right w:w="0" w:type="dxa"/>
            </w:tcMar>
          </w:tcPr>
          <w:p w:rsidR="00A47D58" w:rsidRPr="00122A16" w:rsidRDefault="00A47D58" w:rsidP="00406ABB">
            <w:pPr>
              <w:pStyle w:val="Standard85M10"/>
            </w:pPr>
          </w:p>
        </w:tc>
        <w:tc>
          <w:tcPr>
            <w:tcW w:w="1985" w:type="dxa"/>
            <w:tcMar>
              <w:left w:w="0" w:type="dxa"/>
              <w:right w:w="0" w:type="dxa"/>
            </w:tcMar>
          </w:tcPr>
          <w:p w:rsidR="00A47D58" w:rsidRPr="00122A16" w:rsidRDefault="00A47D58" w:rsidP="00406ABB">
            <w:pPr>
              <w:pStyle w:val="Standard85M10"/>
            </w:pPr>
          </w:p>
        </w:tc>
        <w:tc>
          <w:tcPr>
            <w:tcW w:w="227" w:type="dxa"/>
          </w:tcPr>
          <w:p w:rsidR="00A47D58" w:rsidRPr="00122A16"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Adresse</w:t>
            </w:r>
          </w:p>
        </w:tc>
        <w:tc>
          <w:tcPr>
            <w:tcW w:w="1985" w:type="dxa"/>
            <w:tcMar>
              <w:left w:w="0" w:type="dxa"/>
              <w:right w:w="0" w:type="dxa"/>
            </w:tcMar>
          </w:tcPr>
          <w:p w:rsidR="00A47D58" w:rsidRPr="00AF1EB9" w:rsidRDefault="00A47D58" w:rsidP="00F8736B">
            <w:pPr>
              <w:pStyle w:val="Tabelle85M10V3"/>
            </w:pPr>
            <w:r w:rsidRPr="00AF1EB9">
              <w:t>Strasse</w:t>
            </w:r>
            <w:r w:rsidR="007C527B">
              <w:t>/Nr.</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PLZ/Ort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Kontakt</w:t>
            </w:r>
          </w:p>
        </w:tc>
        <w:tc>
          <w:tcPr>
            <w:tcW w:w="1985" w:type="dxa"/>
            <w:tcMar>
              <w:left w:w="0" w:type="dxa"/>
              <w:right w:w="0" w:type="dxa"/>
            </w:tcMar>
          </w:tcPr>
          <w:p w:rsidR="00A47D58" w:rsidRPr="00AF1EB9" w:rsidRDefault="00A47D58" w:rsidP="00F8736B">
            <w:pPr>
              <w:pStyle w:val="Tabelle85M10V3"/>
            </w:pPr>
            <w:r w:rsidRPr="00AF1EB9">
              <w:t>Telefon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Mobiltelefon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E-Mail</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Betriebsausrichtung</w:t>
            </w:r>
          </w:p>
        </w:tc>
        <w:tc>
          <w:tcPr>
            <w:tcW w:w="1985" w:type="dxa"/>
            <w:tcMar>
              <w:left w:w="0" w:type="dxa"/>
              <w:right w:w="0" w:type="dxa"/>
            </w:tcMar>
          </w:tcPr>
          <w:p w:rsidR="00A47D58" w:rsidRPr="00AF1EB9" w:rsidRDefault="00A47D58" w:rsidP="00F8736B">
            <w:pPr>
              <w:pStyle w:val="Tabelle85M10V3"/>
            </w:pPr>
            <w:r w:rsidRPr="00AF1EB9">
              <w:t>Kernkompetenzen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Rechtsform</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Gründungsjahr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Mitgliedschaften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tcMar>
              <w:left w:w="0" w:type="dxa"/>
              <w:right w:w="0" w:type="dxa"/>
            </w:tcMar>
          </w:tcPr>
          <w:p w:rsidR="00A47D58" w:rsidRPr="00AF1EB9" w:rsidRDefault="00A47D58" w:rsidP="00F8736B">
            <w:pPr>
              <w:pStyle w:val="Tabelle85M10V3"/>
            </w:pPr>
            <w:r w:rsidRPr="00AF1EB9">
              <w:t>Gesamtzahl</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Planung/Bauleitung</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Administration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E14F66">
        <w:tc>
          <w:tcPr>
            <w:tcW w:w="1899" w:type="dxa"/>
            <w:tcMar>
              <w:left w:w="0" w:type="dxa"/>
              <w:right w:w="0" w:type="dxa"/>
            </w:tcMar>
          </w:tcPr>
          <w:p w:rsidR="00853525" w:rsidRPr="00F8736B" w:rsidRDefault="00853525" w:rsidP="00F8736B">
            <w:pPr>
              <w:pStyle w:val="Tabelle85M10V3"/>
              <w:rPr>
                <w:b/>
                <w:bCs/>
              </w:rPr>
            </w:pPr>
          </w:p>
        </w:tc>
        <w:tc>
          <w:tcPr>
            <w:tcW w:w="1985" w:type="dxa"/>
            <w:tcMar>
              <w:left w:w="0" w:type="dxa"/>
              <w:right w:w="0" w:type="dxa"/>
            </w:tcMar>
          </w:tcPr>
          <w:p w:rsidR="00853525" w:rsidRPr="00AF1EB9" w:rsidRDefault="00853525" w:rsidP="00853525">
            <w:pPr>
              <w:pStyle w:val="Tabelle85M10V3"/>
            </w:pPr>
            <w:r>
              <w:t>in Praktikum</w:t>
            </w:r>
          </w:p>
        </w:tc>
        <w:tc>
          <w:tcPr>
            <w:tcW w:w="227" w:type="dxa"/>
          </w:tcPr>
          <w:p w:rsidR="00853525" w:rsidRDefault="00853525" w:rsidP="00F8736B"/>
        </w:tc>
        <w:tc>
          <w:tcPr>
            <w:tcW w:w="5528" w:type="dxa"/>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853525" w:rsidP="00853525">
            <w:pPr>
              <w:pStyle w:val="Tabelle85M10V3"/>
            </w:pPr>
            <w:r>
              <w:t>in Grundausbildung</w:t>
            </w:r>
            <w:r w:rsidR="007E663C">
              <w: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1985" w:type="dxa"/>
            <w:tcMar>
              <w:left w:w="0" w:type="dxa"/>
              <w:right w:w="0" w:type="dxa"/>
            </w:tcMar>
          </w:tcPr>
          <w:p w:rsidR="00A47D58" w:rsidRPr="00AF1EB9" w:rsidRDefault="00A47D58" w:rsidP="00F8736B">
            <w:pPr>
              <w:pStyle w:val="Tabelle85M10V3"/>
            </w:pPr>
            <w:r w:rsidRPr="00AF1EB9">
              <w:t>Versicherung</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rsidTr="00E14F66">
        <w:tc>
          <w:tcPr>
            <w:tcW w:w="1899" w:type="dxa"/>
            <w:tcMar>
              <w:left w:w="0" w:type="dxa"/>
              <w:right w:w="0" w:type="dxa"/>
            </w:tcMar>
          </w:tcPr>
          <w:p w:rsidR="00A47D58" w:rsidRPr="00F8736B" w:rsidRDefault="00E50156" w:rsidP="00F8736B">
            <w:pPr>
              <w:pStyle w:val="Tabelle85M10V3"/>
              <w:rPr>
                <w:b/>
                <w:bCs/>
              </w:rPr>
            </w:pPr>
            <w:r>
              <w:rPr>
                <w:b/>
                <w:bCs/>
              </w:rPr>
              <w:t>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AF1EB9" w:rsidRDefault="00A47D58" w:rsidP="00406ABB">
            <w:pPr>
              <w:pStyle w:val="Standard85M10"/>
            </w:pPr>
          </w:p>
        </w:tc>
        <w:tc>
          <w:tcPr>
            <w:tcW w:w="227" w:type="dxa"/>
          </w:tcPr>
          <w:p w:rsidR="00A47D58" w:rsidRDefault="00A47D58" w:rsidP="00406ABB">
            <w:pPr>
              <w:pStyle w:val="Standard85M10"/>
            </w:pPr>
          </w:p>
        </w:tc>
        <w:tc>
          <w:tcPr>
            <w:tcW w:w="5528" w:type="dxa"/>
            <w:tcBorders>
              <w:top w:val="single" w:sz="4" w:space="0" w:color="808080"/>
            </w:tcBorders>
            <w:tcMar>
              <w:left w:w="0" w:type="dxa"/>
              <w:right w:w="0" w:type="dxa"/>
            </w:tcMar>
            <w:vAlign w:val="bottom"/>
          </w:tcPr>
          <w:p w:rsidR="00A47D58" w:rsidRDefault="00A47D58" w:rsidP="00406ABB">
            <w:pPr>
              <w:pStyle w:val="Standard85M10"/>
            </w:pPr>
          </w:p>
        </w:tc>
      </w:tr>
      <w:tr w:rsidR="00A47D58" w:rsidTr="00E14F66">
        <w:tc>
          <w:tcPr>
            <w:tcW w:w="1899" w:type="dxa"/>
            <w:tcMar>
              <w:left w:w="0" w:type="dxa"/>
              <w:right w:w="0" w:type="dxa"/>
            </w:tcMar>
          </w:tcPr>
          <w:p w:rsidR="00A47D58" w:rsidRPr="00F8736B" w:rsidRDefault="00E50156" w:rsidP="00F8736B">
            <w:pPr>
              <w:pStyle w:val="Tabelle85M10V3"/>
              <w:rPr>
                <w:b/>
                <w:bCs/>
              </w:rPr>
            </w:pPr>
            <w:r>
              <w:rPr>
                <w:b/>
                <w:bCs/>
              </w:rPr>
              <w:t>Stv. 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5"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5"/>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6"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6"/>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Angaben zu den Referenzprojekten</w:t>
      </w:r>
    </w:p>
    <w:p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rsidR="000D1C96" w:rsidRDefault="000D1C96"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680CE3" w:rsidRPr="008F7B3C" w:rsidTr="00A92B59">
        <w:tc>
          <w:tcPr>
            <w:tcW w:w="3686" w:type="dxa"/>
            <w:tcMar>
              <w:left w:w="0" w:type="dxa"/>
              <w:right w:w="0" w:type="dxa"/>
            </w:tcMar>
          </w:tcPr>
          <w:p w:rsidR="00680CE3" w:rsidRPr="008F7B3C" w:rsidRDefault="007356DD" w:rsidP="007356DD">
            <w:pPr>
              <w:pStyle w:val="Tabelle85M10V3"/>
              <w:rPr>
                <w:b/>
                <w:bCs/>
              </w:rPr>
            </w:pPr>
            <w:r>
              <w:rPr>
                <w:b/>
                <w:bCs/>
              </w:rPr>
              <w:t>Referenzprojekt</w:t>
            </w:r>
            <w:r w:rsidR="00680CE3" w:rsidRPr="008F7B3C">
              <w:rPr>
                <w:b/>
                <w:bCs/>
              </w:rPr>
              <w:t xml:space="preserve"> </w:t>
            </w:r>
          </w:p>
        </w:tc>
        <w:tc>
          <w:tcPr>
            <w:tcW w:w="142" w:type="dxa"/>
          </w:tcPr>
          <w:p w:rsidR="00680CE3" w:rsidRPr="008F7B3C" w:rsidRDefault="00680CE3" w:rsidP="00E14F66">
            <w:pPr>
              <w:pStyle w:val="Tabelle85M10V3"/>
            </w:pPr>
          </w:p>
        </w:tc>
        <w:tc>
          <w:tcPr>
            <w:tcW w:w="5811" w:type="dxa"/>
            <w:tcMar>
              <w:left w:w="0" w:type="dxa"/>
              <w:right w:w="0" w:type="dxa"/>
            </w:tcMar>
            <w:vAlign w:val="bottom"/>
          </w:tcPr>
          <w:p w:rsidR="00680CE3" w:rsidRPr="008F7B3C" w:rsidRDefault="00680CE3" w:rsidP="00E14F66"/>
        </w:tc>
      </w:tr>
      <w:tr w:rsidR="00680CE3" w:rsidTr="00A92B59">
        <w:tc>
          <w:tcPr>
            <w:tcW w:w="3686" w:type="dxa"/>
            <w:tcMar>
              <w:left w:w="0" w:type="dxa"/>
              <w:right w:w="0" w:type="dxa"/>
            </w:tcMar>
          </w:tcPr>
          <w:p w:rsidR="00680CE3" w:rsidRPr="007346BA" w:rsidRDefault="00680CE3" w:rsidP="00A74050">
            <w:pPr>
              <w:pStyle w:val="Tabelle85M10V3"/>
            </w:pPr>
            <w:r w:rsidRPr="007346BA">
              <w:t>Objektname</w:t>
            </w:r>
            <w:r w:rsidR="00C2530A">
              <w:t xml:space="preserve"> und Ort</w:t>
            </w:r>
          </w:p>
        </w:tc>
        <w:tc>
          <w:tcPr>
            <w:tcW w:w="142" w:type="dxa"/>
          </w:tcPr>
          <w:p w:rsidR="00680CE3" w:rsidRPr="003E1253" w:rsidRDefault="00680CE3" w:rsidP="00E14F66">
            <w:pPr>
              <w:pStyle w:val="Tabelle85M10V3"/>
            </w:pPr>
          </w:p>
        </w:tc>
        <w:tc>
          <w:tcPr>
            <w:tcW w:w="5811" w:type="dxa"/>
            <w:tcBorders>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C2530A" w:rsidP="00A74050">
            <w:pPr>
              <w:pStyle w:val="Tabelle85M10V3"/>
            </w:pPr>
            <w:r>
              <w:t xml:space="preserve">Neubau/Umbau und </w:t>
            </w:r>
            <w:r w:rsidR="0000514C">
              <w:t>J</w:t>
            </w:r>
            <w:r w:rsidRPr="007346BA">
              <w:t>ahr</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C2530A" w:rsidTr="00A92B59">
        <w:trPr>
          <w:trHeight w:val="70"/>
        </w:trPr>
        <w:tc>
          <w:tcPr>
            <w:tcW w:w="3686" w:type="dxa"/>
            <w:tcMar>
              <w:left w:w="0" w:type="dxa"/>
              <w:right w:w="0" w:type="dxa"/>
            </w:tcMar>
          </w:tcPr>
          <w:p w:rsidR="00C2530A" w:rsidRPr="007346BA" w:rsidRDefault="00C2530A" w:rsidP="006E0E07">
            <w:pPr>
              <w:pStyle w:val="Tabelle85M10V3"/>
              <w:tabs>
                <w:tab w:val="right" w:pos="3884"/>
              </w:tabs>
            </w:pPr>
            <w:r>
              <w:t>Installationssumme</w:t>
            </w:r>
            <w:r w:rsidRPr="007346BA">
              <w:tab/>
            </w:r>
            <w:r w:rsidR="006E0E07">
              <w:t>Fr.</w:t>
            </w:r>
          </w:p>
        </w:tc>
        <w:tc>
          <w:tcPr>
            <w:tcW w:w="142" w:type="dxa"/>
          </w:tcPr>
          <w:p w:rsidR="00C2530A" w:rsidRPr="003E1253" w:rsidRDefault="00C2530A"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t>SIA-Phasen</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fldChar w:fldCharType="begin">
                <w:ffData>
                  <w:name w:val="Text59"/>
                  <w:enabled/>
                  <w:calcOnExit w:val="0"/>
                  <w:textInput/>
                </w:ffData>
              </w:fldChar>
            </w:r>
            <w:bookmarkStart w:id="7" w:name="Text59"/>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7"/>
          </w:p>
        </w:tc>
      </w:tr>
      <w:tr w:rsidR="00A70C11" w:rsidTr="00A92B59">
        <w:tc>
          <w:tcPr>
            <w:tcW w:w="3686" w:type="dxa"/>
            <w:tcMar>
              <w:left w:w="0" w:type="dxa"/>
              <w:right w:w="0" w:type="dxa"/>
            </w:tcMar>
          </w:tcPr>
          <w:p w:rsidR="00A70C11" w:rsidRPr="007346BA" w:rsidRDefault="00E86E37" w:rsidP="00DC54DB">
            <w:pPr>
              <w:pStyle w:val="Tabelle85M10V3"/>
            </w:pPr>
            <w:r w:rsidRPr="00E86E37">
              <w:t>Gesamtprojektleitung</w:t>
            </w:r>
            <w:r w:rsidR="002E2355">
              <w:t xml:space="preserve">, </w:t>
            </w:r>
            <w:r w:rsidR="00080EC7">
              <w:t>Projektierung</w:t>
            </w:r>
            <w:r w:rsidR="002E2355">
              <w:t xml:space="preserve"> und</w:t>
            </w:r>
            <w:r w:rsidR="002E2355">
              <w:br/>
            </w:r>
            <w:r>
              <w:t>Fachbauleitung</w:t>
            </w:r>
            <w:r w:rsidR="002E2355">
              <w:t xml:space="preserve"> (</w:t>
            </w:r>
            <w:r w:rsidR="002E2355" w:rsidRPr="002E2355">
              <w:t>Schlüsselpersonen</w:t>
            </w:r>
            <w:r w:rsidR="002E2355">
              <w:t>)</w:t>
            </w:r>
          </w:p>
        </w:tc>
        <w:tc>
          <w:tcPr>
            <w:tcW w:w="142" w:type="dxa"/>
          </w:tcPr>
          <w:p w:rsidR="00A70C11" w:rsidRPr="003E1253" w:rsidRDefault="00A70C11"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A70C11" w:rsidRPr="003E1253" w:rsidRDefault="00185AB7" w:rsidP="00E14F66">
            <w:r w:rsidRPr="003E1253">
              <w:fldChar w:fldCharType="begin">
                <w:ffData>
                  <w:name w:val="Text45"/>
                  <w:enabled/>
                  <w:calcOnExit w:val="0"/>
                  <w:textInput/>
                </w:ffData>
              </w:fldChar>
            </w:r>
            <w:r w:rsidR="00A70C11" w:rsidRPr="003E1253">
              <w:instrText xml:space="preserve"> FORMTEXT </w:instrText>
            </w:r>
            <w:r w:rsidRPr="003E1253">
              <w:fldChar w:fldCharType="separate"/>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rsidRPr="007346BA">
              <w:t>Bauherrschaft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AB5CE0" w:rsidRDefault="009040C1" w:rsidP="00A74050">
            <w:pPr>
              <w:pStyle w:val="Tabelle85M10V3"/>
            </w:pPr>
            <w:r>
              <w:t>Auskunftsperson</w:t>
            </w:r>
            <w:r w:rsidR="00680CE3" w:rsidRPr="007346BA">
              <w:t xml:space="preserve"> Bauherrschaft </w:t>
            </w:r>
          </w:p>
          <w:p w:rsidR="00680CE3" w:rsidRPr="007346BA" w:rsidRDefault="00AB5CE0" w:rsidP="00AB5CE0">
            <w:pPr>
              <w:pStyle w:val="Tabelle85M10V3"/>
            </w:pPr>
            <w:r>
              <w:t>(inklusive Telefonnummer</w:t>
            </w:r>
            <w:r w:rsidR="00680CE3" w:rsidRPr="007346BA">
              <w:t>)</w:t>
            </w:r>
            <w:r>
              <w: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A92B59" w:rsidTr="00A92B59">
        <w:trPr>
          <w:trHeight w:val="704"/>
        </w:trPr>
        <w:tc>
          <w:tcPr>
            <w:tcW w:w="3686" w:type="dxa"/>
            <w:tcMar>
              <w:left w:w="0" w:type="dxa"/>
              <w:right w:w="0" w:type="dxa"/>
            </w:tcMar>
          </w:tcPr>
          <w:p w:rsidR="00A92B59" w:rsidRPr="007346BA" w:rsidRDefault="00A92B59" w:rsidP="00A92B59">
            <w:pPr>
              <w:pStyle w:val="Tabelle85M10V3"/>
            </w:pPr>
            <w:r w:rsidRPr="007346BA">
              <w:t>Bemerkungen</w:t>
            </w:r>
            <w:r>
              <w:t xml:space="preserve"> (z. B. besondere</w:t>
            </w:r>
            <w:r>
              <w:br/>
              <w:t>Herausforderungen, Bezug zur Aufgabe)</w:t>
            </w:r>
          </w:p>
        </w:tc>
        <w:tc>
          <w:tcPr>
            <w:tcW w:w="142" w:type="dxa"/>
          </w:tcPr>
          <w:p w:rsidR="00A92B59" w:rsidRPr="003E1253" w:rsidRDefault="00A92B59" w:rsidP="00A92B59">
            <w:pPr>
              <w:pStyle w:val="Tabelle85M10V3"/>
            </w:pPr>
          </w:p>
        </w:tc>
        <w:tc>
          <w:tcPr>
            <w:tcW w:w="5811" w:type="dxa"/>
            <w:tcBorders>
              <w:top w:val="single" w:sz="4" w:space="0" w:color="auto"/>
              <w:bottom w:val="single" w:sz="4" w:space="0" w:color="auto"/>
            </w:tcBorders>
            <w:tcMar>
              <w:left w:w="0" w:type="dxa"/>
              <w:right w:w="0" w:type="dxa"/>
            </w:tcMar>
            <w:vAlign w:val="bottom"/>
          </w:tcPr>
          <w:p w:rsidR="00A92B59" w:rsidRPr="003E1253" w:rsidRDefault="00A92B59" w:rsidP="00A92B5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E14F66" w:rsidRDefault="00E14F66" w:rsidP="00406ABB">
      <w:pPr>
        <w:pStyle w:val="Standard85M10"/>
      </w:pPr>
    </w:p>
    <w:p w:rsidR="00EA4F3B" w:rsidRDefault="00EA4F3B" w:rsidP="00406ABB">
      <w:pPr>
        <w:pStyle w:val="Standard85M10"/>
      </w:pPr>
    </w:p>
    <w:sectPr w:rsidR="00EA4F3B" w:rsidSect="00122A16">
      <w:headerReference w:type="first" r:id="rId18"/>
      <w:footerReference w:type="first" r:id="rId19"/>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932CE8" w:rsidP="00A74050">
          <w:pPr>
            <w:pStyle w:val="FusszeilePfad"/>
            <w:rPr>
              <w:szCs w:val="11"/>
            </w:rPr>
          </w:pPr>
          <w:r>
            <w:fldChar w:fldCharType="begin"/>
          </w:r>
          <w:r>
            <w:instrText xml:space="preserve"> S</w:instrText>
          </w:r>
          <w:r>
            <w:instrText xml:space="preserve">UBJECT   \* MERGEFORMAT </w:instrText>
          </w:r>
          <w:r>
            <w:fldChar w:fldCharType="separate"/>
          </w:r>
          <w:r w:rsidR="00EA243C">
            <w:t>05.11.2018/</w:t>
          </w:r>
          <w:r>
            <w:fldChar w:fldCharType="end"/>
          </w:r>
          <w:r w:rsidR="006E0E07">
            <w:rPr>
              <w:szCs w:val="11"/>
            </w:rPr>
            <w:fldChar w:fldCharType="begin"/>
          </w:r>
          <w:r w:rsidR="006E0E07">
            <w:rPr>
              <w:szCs w:val="11"/>
            </w:rPr>
            <w:instrText xml:space="preserve"> TITLE   \* MERGEFORMAT </w:instrText>
          </w:r>
          <w:r w:rsidR="006E0E07">
            <w:rPr>
              <w:szCs w:val="11"/>
            </w:rPr>
            <w:fldChar w:fldCharType="separate"/>
          </w:r>
          <w:r w:rsidR="00EA243C">
            <w:rPr>
              <w:szCs w:val="11"/>
            </w:rPr>
            <w:t>Vorlage_Selbstdeklaration-Einladungs-</w:t>
          </w:r>
          <w:r w:rsidR="00EA243C" w:rsidRPr="00EA243C">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EA243C">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34"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rsidR="00AB5CE0" w:rsidRDefault="00AB5CE0" w:rsidP="00AB5CE0">
    <w:pPr>
      <w:pStyle w:val="Fuzeile"/>
    </w:pPr>
    <w:r>
      <w:t xml:space="preserve">        Angaben. Falsche, unvollständige oder nicht mehr gültige Angaben werden nicht nachgefordert und führen allenfalls zum</w:t>
    </w:r>
  </w:p>
  <w:p w:rsidR="00D40C3E" w:rsidRDefault="00AB5CE0" w:rsidP="00AB5CE0">
    <w:pPr>
      <w:pStyle w:val="Fuzeile"/>
    </w:pPr>
    <w:r>
      <w:t xml:space="preserve">        Ausschluss des Anbieters (Eignungskriterien) oder werden entsprechend bewertet (Zuschlagskriterien).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32"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B6267F">
            <w:rPr>
              <w:rStyle w:val="Seitenzahl"/>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B6267F">
            <w:rPr>
              <w:rStyle w:val="Seitenzahl"/>
            </w:rPr>
            <w:t>3</w:t>
          </w:r>
          <w:r w:rsidR="00185AB7">
            <w:rPr>
              <w:rStyle w:val="Seitenzahl"/>
            </w:rPr>
            <w:fldChar w:fldCharType="end"/>
          </w:r>
        </w:p>
      </w:tc>
    </w:tr>
  </w:tbl>
  <w:p w:rsidR="00D40C3E"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33"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9C7965">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9C7965">
            <w:rPr>
              <w:rStyle w:val="Seitenzahl"/>
              <w:noProof/>
            </w:rPr>
            <w:t>3</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20C89"/>
    <w:rsid w:val="00030279"/>
    <w:rsid w:val="000309D3"/>
    <w:rsid w:val="00031EE5"/>
    <w:rsid w:val="00047EC2"/>
    <w:rsid w:val="00055B82"/>
    <w:rsid w:val="00056ED2"/>
    <w:rsid w:val="000615E4"/>
    <w:rsid w:val="0007136D"/>
    <w:rsid w:val="00075E24"/>
    <w:rsid w:val="000768A6"/>
    <w:rsid w:val="00077E33"/>
    <w:rsid w:val="00080EC7"/>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4355D"/>
    <w:rsid w:val="00251282"/>
    <w:rsid w:val="002518D8"/>
    <w:rsid w:val="0025512E"/>
    <w:rsid w:val="002813E6"/>
    <w:rsid w:val="0028507E"/>
    <w:rsid w:val="002A0863"/>
    <w:rsid w:val="002A216F"/>
    <w:rsid w:val="002B027F"/>
    <w:rsid w:val="002B0B57"/>
    <w:rsid w:val="002C1CC2"/>
    <w:rsid w:val="002D1336"/>
    <w:rsid w:val="002D2910"/>
    <w:rsid w:val="002D5EFD"/>
    <w:rsid w:val="002E2355"/>
    <w:rsid w:val="002E65C4"/>
    <w:rsid w:val="002E6887"/>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6683"/>
    <w:rsid w:val="00461780"/>
    <w:rsid w:val="00467617"/>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C7AD3"/>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35CD"/>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32CE8"/>
    <w:rsid w:val="00942547"/>
    <w:rsid w:val="00942B65"/>
    <w:rsid w:val="00942C85"/>
    <w:rsid w:val="0095078B"/>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58F7"/>
    <w:rsid w:val="009C173B"/>
    <w:rsid w:val="009C248E"/>
    <w:rsid w:val="009C7965"/>
    <w:rsid w:val="009D1437"/>
    <w:rsid w:val="009D3293"/>
    <w:rsid w:val="009E321A"/>
    <w:rsid w:val="009E46C0"/>
    <w:rsid w:val="009F112D"/>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267F"/>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3722"/>
    <w:rsid w:val="00D968DA"/>
    <w:rsid w:val="00DA48D7"/>
    <w:rsid w:val="00DB3A47"/>
    <w:rsid w:val="00DC1552"/>
    <w:rsid w:val="00DC1E06"/>
    <w:rsid w:val="00DC54DB"/>
    <w:rsid w:val="00DE6B6E"/>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8A801C"/>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3E594B"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3E594B"/>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2.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3.xml><?xml version="1.0" encoding="utf-8"?>
<ds:datastoreItem xmlns:ds="http://schemas.openxmlformats.org/officeDocument/2006/customXml" ds:itemID="{3ACFE2DD-2F27-426C-B40F-254401CBB16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0665e933-8fbd-467f-a9ed-bff2921aac95"/>
    <ds:schemaRef ds:uri="aa602739-3ce3-487b-a54c-19206634b41f"/>
    <ds:schemaRef ds:uri="http://www.w3.org/XML/1998/namespace"/>
    <ds:schemaRef ds:uri="http://purl.org/dc/dcmitype/"/>
  </ds:schemaRefs>
</ds:datastoreItem>
</file>

<file path=customXml/itemProps4.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24AF43-99B6-41B3-B0C1-EFC55FFE5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298</Words>
  <Characters>3203</Characters>
  <Application>Microsoft Office Word</Application>
  <DocSecurity>0</DocSecurity>
  <Lines>26</Lines>
  <Paragraphs>6</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2</cp:revision>
  <cp:lastPrinted>2018-10-24T07:30:00Z</cp:lastPrinted>
  <dcterms:created xsi:type="dcterms:W3CDTF">2021-11-24T16:20:00Z</dcterms:created>
  <dcterms:modified xsi:type="dcterms:W3CDTF">2021-11-24T16:20:00Z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